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D4B9E" w14:textId="3B519039" w:rsidR="003173DD" w:rsidRDefault="003173DD" w:rsidP="003173D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1D6AB0" w:rsidRPr="001D6AB0">
        <w:rPr>
          <w:rFonts w:cs="Arial"/>
          <w:b/>
          <w:sz w:val="24"/>
          <w:szCs w:val="24"/>
        </w:rPr>
        <w:t>R4-2004571</w:t>
      </w:r>
    </w:p>
    <w:p w14:paraId="3C2915DE" w14:textId="303136B7" w:rsidR="00830D78" w:rsidRPr="003173DD" w:rsidRDefault="003173DD" w:rsidP="003173DD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091A151A" w14:textId="77777777" w:rsidR="00EE0F91" w:rsidRPr="00830D78" w:rsidRDefault="00EE0F91" w:rsidP="00EE0F9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4574316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173DD">
        <w:rPr>
          <w:rFonts w:ascii="Arial" w:eastAsia="Batang" w:hAnsi="Arial" w:cs="Arial"/>
          <w:b/>
          <w:lang w:eastAsia="zh-CN"/>
        </w:rPr>
        <w:t>New</w:t>
      </w:r>
      <w:r w:rsidR="00453E19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173DD">
        <w:rPr>
          <w:rFonts w:ascii="Arial" w:eastAsia="Batang" w:hAnsi="Arial" w:cs="Arial"/>
          <w:b/>
          <w:lang w:val="en-US" w:eastAsia="zh-CN"/>
        </w:rPr>
        <w:t>Re-17</w:t>
      </w:r>
      <w:r w:rsidR="008109D6" w:rsidRPr="008109D6">
        <w:rPr>
          <w:rFonts w:ascii="Arial" w:eastAsia="Batang" w:hAnsi="Arial" w:cs="Arial"/>
          <w:b/>
          <w:lang w:val="en-US" w:eastAsia="zh-CN"/>
        </w:rPr>
        <w:t xml:space="preserve">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EA253A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73DD">
        <w:rPr>
          <w:rFonts w:ascii="Arial" w:eastAsia="Batang" w:hAnsi="Arial"/>
          <w:b/>
          <w:lang w:eastAsia="zh-CN"/>
        </w:rPr>
        <w:t>13</w:t>
      </w:r>
      <w:r w:rsidR="00C14D20">
        <w:rPr>
          <w:rFonts w:ascii="Arial" w:eastAsia="Batang" w:hAnsi="Arial"/>
          <w:b/>
          <w:lang w:eastAsia="zh-CN"/>
        </w:rPr>
        <w:t>.</w:t>
      </w:r>
      <w:r w:rsidR="003173DD">
        <w:rPr>
          <w:rFonts w:ascii="Arial" w:eastAsia="Batang" w:hAnsi="Arial"/>
          <w:b/>
          <w:lang w:eastAsia="zh-CN"/>
        </w:rPr>
        <w:t>2</w:t>
      </w:r>
      <w:r w:rsidR="003F5BEE">
        <w:rPr>
          <w:rFonts w:ascii="Arial" w:eastAsia="Batang" w:hAnsi="Arial"/>
          <w:b/>
          <w:lang w:eastAsia="zh-CN"/>
        </w:rPr>
        <w:t>.</w:t>
      </w:r>
      <w:r w:rsidR="003173DD">
        <w:rPr>
          <w:rFonts w:ascii="Arial" w:eastAsia="Batang" w:hAnsi="Arial"/>
          <w:b/>
          <w:lang w:eastAsia="zh-CN"/>
        </w:rPr>
        <w:t>3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3207B63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173DD">
        <w:t>New</w:t>
      </w:r>
      <w:r w:rsidR="00453E19" w:rsidRPr="00830D78">
        <w:t xml:space="preserve"> </w:t>
      </w:r>
      <w:r w:rsidR="00830D78" w:rsidRPr="00830D78">
        <w:t xml:space="preserve">WID on </w:t>
      </w:r>
      <w:r w:rsidR="003173DD">
        <w:t>Re-17</w:t>
      </w:r>
      <w:r w:rsidR="008109D6" w:rsidRPr="008109D6">
        <w:t xml:space="preserve">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04D079F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3C2915E7" w14:textId="4CE3057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5D468CC3" w:rsidR="00830D78" w:rsidRPr="00E17D0D" w:rsidRDefault="003173DD" w:rsidP="00E72C5E">
            <w:pPr>
              <w:pStyle w:val="TAL"/>
            </w:pPr>
            <w:r>
              <w:t>Rel17</w:t>
            </w:r>
            <w:r w:rsidR="00830D78" w:rsidRPr="00E17D0D">
              <w:t xml:space="preserve"> LTE </w:t>
            </w:r>
            <w:r w:rsidR="00000758">
              <w:t>Intra</w:t>
            </w:r>
            <w:r w:rsidR="00830D78"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DAD5CF3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3173DD">
              <w:rPr>
                <w:sz w:val="20"/>
                <w:szCs w:val="20"/>
              </w:rPr>
              <w:t>Rel17</w:t>
            </w:r>
            <w:r w:rsidR="00000758" w:rsidRPr="00000758">
              <w:rPr>
                <w:sz w:val="20"/>
                <w:szCs w:val="20"/>
              </w:rPr>
              <w:t xml:space="preserve">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1E2E9193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3173DD">
              <w:rPr>
                <w:sz w:val="20"/>
                <w:szCs w:val="20"/>
              </w:rPr>
              <w:t>Rel17</w:t>
            </w:r>
            <w:r w:rsidR="00000758" w:rsidRPr="00000758">
              <w:rPr>
                <w:sz w:val="20"/>
                <w:szCs w:val="20"/>
              </w:rPr>
              <w:t xml:space="preserve">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3703FE69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 xml:space="preserve">in </w:t>
      </w:r>
      <w:r w:rsidR="003173DD">
        <w:rPr>
          <w:rFonts w:eastAsia="Malgun Gothic"/>
          <w:lang w:eastAsia="ko-KR"/>
        </w:rPr>
        <w:t>Re-17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5794F8A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 </w:t>
      </w:r>
      <w:r w:rsidR="003173DD">
        <w:rPr>
          <w:rFonts w:eastAsia="Malgun Gothic"/>
          <w:lang w:eastAsia="ko-KR"/>
        </w:rPr>
        <w:t>Re-17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5DF7E77C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 xml:space="preserve">of all </w:t>
      </w:r>
      <w:r w:rsidR="003173DD">
        <w:rPr>
          <w:bCs/>
        </w:rPr>
        <w:t>RE-17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2FDDABD" w14:textId="27ECF3E8" w:rsidR="00CB3203" w:rsidRPr="00CB3203" w:rsidRDefault="00CB3203" w:rsidP="00CB3203">
      <w:r>
        <w:t>Table 1-</w:t>
      </w:r>
      <w:r w:rsidR="003173DD">
        <w:t>1</w:t>
      </w:r>
      <w:r>
        <w:t xml:space="preserve">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5BA3A342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9" w:type="pct"/>
            <w:shd w:val="clear" w:color="auto" w:fill="FFFFFF"/>
          </w:tcPr>
          <w:p w14:paraId="0E87C6B7" w14:textId="098F5B06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65" w:type="pct"/>
            <w:shd w:val="clear" w:color="auto" w:fill="FFFFFF"/>
          </w:tcPr>
          <w:p w14:paraId="09DF02DF" w14:textId="74E8298F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96" w:type="pct"/>
            <w:shd w:val="clear" w:color="auto" w:fill="FFFFFF"/>
          </w:tcPr>
          <w:p w14:paraId="4B7DD4D1" w14:textId="445E68D2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2" w:type="pct"/>
            <w:shd w:val="clear" w:color="auto" w:fill="FFFFFF"/>
          </w:tcPr>
          <w:p w14:paraId="355A2B6C" w14:textId="43B2FB45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3" w:type="pct"/>
            <w:shd w:val="clear" w:color="auto" w:fill="FFFFFF"/>
          </w:tcPr>
          <w:p w14:paraId="5F408B60" w14:textId="2EE2891D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FFFFFF"/>
          </w:tcPr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2A09322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FFFFFF"/>
          </w:tcPr>
          <w:p w14:paraId="50FAF4E2" w14:textId="55EAC15F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16" w:type="pct"/>
            <w:shd w:val="clear" w:color="auto" w:fill="FFFFFF"/>
          </w:tcPr>
          <w:p w14:paraId="538666F1" w14:textId="7DAFA21A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366238A7" w:rsidR="00CB3203" w:rsidRPr="00214BBB" w:rsidRDefault="00CB3203" w:rsidP="00CB3203">
      <w:r>
        <w:t>Table 1-</w:t>
      </w:r>
      <w:r w:rsidR="003173DD">
        <w:t>2</w:t>
      </w:r>
      <w:r>
        <w:t xml:space="preserve">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1A3D321A" w:rsidR="00CB3203" w:rsidRPr="00F036B7" w:rsidRDefault="003173DD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</w:t>
            </w:r>
            <w:r w:rsidR="00CB3203" w:rsidRPr="00F036B7">
              <w:rPr>
                <w:b/>
                <w:sz w:val="20"/>
              </w:rPr>
              <w:t>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14:paraId="02E73BEB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18DA8B3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2C42C70A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0C89" w14:textId="37D973F8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6D46A29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794BD566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5127A75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1590054A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1243848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D2CD945" w:rsidR="00CB3203" w:rsidRDefault="00CB3203" w:rsidP="00CB3203">
            <w:pPr>
              <w:pStyle w:val="TAL"/>
              <w:rPr>
                <w:sz w:val="14"/>
              </w:rPr>
            </w:pP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4E5E5E06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289A9BF9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85D267E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43CBB149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47C74C6C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23DF4784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1DF702C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234A3BA8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244918D4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5FEBDC75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3B9BB7ED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3F585AAF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6FB2F470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4F544A4B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F00DF4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5DA40210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3C291862" w14:textId="24657B14" w:rsidR="00DF090E" w:rsidRPr="005328F0" w:rsidRDefault="00DF090E" w:rsidP="00DF090E">
      <w:pPr>
        <w:pStyle w:val="Heading3"/>
        <w:sectPr w:rsidR="00DF090E" w:rsidRPr="005328F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0F4DAB74" w:rsidR="00ED67DA" w:rsidRPr="005F0E32" w:rsidRDefault="005F0E32" w:rsidP="00ED67DA">
      <w:pPr>
        <w:spacing w:after="0"/>
        <w:rPr>
          <w:bCs/>
        </w:rPr>
      </w:pPr>
      <w:r>
        <w:rPr>
          <w:bCs/>
        </w:rPr>
        <w:t xml:space="preserve">of all </w:t>
      </w:r>
      <w:r w:rsidR="003173DD">
        <w:rPr>
          <w:bCs/>
        </w:rPr>
        <w:t>RE-17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3B06895D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</w:t>
      </w:r>
      <w:r w:rsidR="003173DD">
        <w:rPr>
          <w:color w:val="0000FF"/>
        </w:rPr>
        <w:t>New</w:t>
      </w:r>
      <w:r>
        <w:rPr>
          <w:color w:val="0000FF"/>
        </w:rPr>
        <w:t xml:space="preserve">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  <w:bookmarkStart w:id="0" w:name="_GoBack"/>
      <w:bookmarkEnd w:id="0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5EF4043D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 xml:space="preserve">TR </w:t>
            </w:r>
            <w:r w:rsidR="001D6AB0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.</w:t>
            </w:r>
            <w:r w:rsidR="001D6AB0">
              <w:rPr>
                <w:rFonts w:ascii="Arial" w:hAnsi="Arial" w:cs="Arial"/>
                <w:sz w:val="16"/>
                <w:szCs w:val="16"/>
                <w:lang w:val="sv-SE"/>
              </w:rPr>
              <w:t>xxx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1D6AB0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1D6AB0">
              <w:rPr>
                <w:rFonts w:ascii="Arial" w:hAnsi="Arial" w:cs="Arial"/>
                <w:sz w:val="16"/>
                <w:szCs w:val="16"/>
                <w:lang w:val="sv-SE"/>
              </w:rPr>
              <w:t>xx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2499C20A" w:rsidR="003C0CF7" w:rsidRPr="00BE7633" w:rsidRDefault="003173DD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TSG#93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0C56DEF9" w:rsidR="00E043B9" w:rsidRPr="003C0CF7" w:rsidRDefault="003173DD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5DE7DBFC" w:rsidR="00E043B9" w:rsidRPr="003C0CF7" w:rsidRDefault="003173DD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4EFF072F" w:rsidR="00E94DAC" w:rsidRPr="003C0CF7" w:rsidRDefault="003173DD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6EB45E24" w:rsidR="00E043B9" w:rsidRPr="003C0CF7" w:rsidRDefault="003173DD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12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19744B85" w:rsidR="00557B2E" w:rsidRPr="00E17D0D" w:rsidRDefault="00557B2E" w:rsidP="001C5C86">
            <w:pPr>
              <w:pStyle w:val="TAL"/>
            </w:pP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1D81D9E7" w:rsidR="00E72C5E" w:rsidRPr="00E17D0D" w:rsidRDefault="00E72C5E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19912952" w:rsidR="0048267C" w:rsidRPr="00E17D0D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0EADD51" w:rsidR="0048267C" w:rsidRPr="00E17D0D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D3964E8" w:rsidR="00025316" w:rsidRPr="00E17D0D" w:rsidRDefault="00025316" w:rsidP="001C5C86">
            <w:pPr>
              <w:pStyle w:val="TAL"/>
              <w:rPr>
                <w:lang w:eastAsia="ja-JP"/>
              </w:rPr>
            </w:pP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1DE11B7C" w:rsidR="00025316" w:rsidRPr="00E17D0D" w:rsidRDefault="00025316" w:rsidP="001C5C86">
            <w:pPr>
              <w:pStyle w:val="TAL"/>
              <w:rPr>
                <w:lang w:eastAsia="ja-JP"/>
              </w:rPr>
            </w:pP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5FE8199E"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662BBDBA" w:rsidR="000D6DF3" w:rsidRDefault="000D6DF3" w:rsidP="001C5C86">
            <w:pPr>
              <w:pStyle w:val="TAL"/>
              <w:rPr>
                <w:lang w:eastAsia="ja-JP"/>
              </w:rPr>
            </w:pP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371A8806" w:rsidR="000D6DF3" w:rsidRDefault="000D6DF3" w:rsidP="001C5C86">
            <w:pPr>
              <w:pStyle w:val="TAL"/>
              <w:rPr>
                <w:lang w:eastAsia="ja-JP"/>
              </w:rPr>
            </w:pP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0FE126E6" w:rsidR="000D6DF3" w:rsidRDefault="000D6DF3" w:rsidP="001C5C86">
            <w:pPr>
              <w:pStyle w:val="TAL"/>
              <w:rPr>
                <w:lang w:eastAsia="ja-JP"/>
              </w:rPr>
            </w:pP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4B9DFB6E" w:rsidR="000D6DF3" w:rsidRDefault="000D6DF3" w:rsidP="001C5C86">
            <w:pPr>
              <w:pStyle w:val="TAL"/>
              <w:rPr>
                <w:lang w:eastAsia="ja-JP"/>
              </w:rPr>
            </w:pP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06C37572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DD086B" w:rsidRDefault="00DD086B">
      <w:r>
        <w:separator/>
      </w:r>
    </w:p>
  </w:endnote>
  <w:endnote w:type="continuationSeparator" w:id="0">
    <w:p w14:paraId="47F75E33" w14:textId="77777777" w:rsidR="00DD086B" w:rsidRDefault="00DD086B">
      <w:r>
        <w:continuationSeparator/>
      </w:r>
    </w:p>
  </w:endnote>
  <w:endnote w:type="continuationNotice" w:id="1">
    <w:p w14:paraId="41E4E48B" w14:textId="77777777" w:rsidR="00DD086B" w:rsidRDefault="00DD0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DD086B" w:rsidRDefault="00DD086B">
      <w:r>
        <w:separator/>
      </w:r>
    </w:p>
  </w:footnote>
  <w:footnote w:type="continuationSeparator" w:id="0">
    <w:p w14:paraId="1626FECB" w14:textId="77777777" w:rsidR="00DD086B" w:rsidRDefault="00DD086B">
      <w:r>
        <w:continuationSeparator/>
      </w:r>
    </w:p>
  </w:footnote>
  <w:footnote w:type="continuationNotice" w:id="1">
    <w:p w14:paraId="0FD654E2" w14:textId="77777777" w:rsidR="00DD086B" w:rsidRDefault="00DD08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39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D6AB0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173DD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1DD2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806A1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C5D27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4D20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086B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0F91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EA269-3D75-4EC8-AC0A-92F0F60B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7</Pages>
  <Words>1594</Words>
  <Characters>8794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10368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67</cp:revision>
  <cp:lastPrinted>2000-02-29T10:31:00Z</cp:lastPrinted>
  <dcterms:created xsi:type="dcterms:W3CDTF">2018-11-06T09:00:00Z</dcterms:created>
  <dcterms:modified xsi:type="dcterms:W3CDTF">2020-04-10T17:21:00Z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